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8B5BB" w14:textId="77777777" w:rsidR="00CC200F" w:rsidRDefault="00CC200F" w:rsidP="00CC200F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     </w:t>
      </w:r>
    </w:p>
    <w:p w14:paraId="4120B3F4" w14:textId="77777777" w:rsidR="00CC200F" w:rsidRDefault="00CC200F" w:rsidP="00DE70EA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Приложение к</w:t>
      </w:r>
    </w:p>
    <w:p w14:paraId="1EA47C7F" w14:textId="77777777" w:rsidR="00CC200F" w:rsidRDefault="00CC200F" w:rsidP="00DE70EA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30ED4360" w14:textId="735627F4" w:rsidR="00CC200F" w:rsidRDefault="00CC200F" w:rsidP="00DE70EA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города Благовещенска</w:t>
      </w:r>
    </w:p>
    <w:p w14:paraId="193E98D0" w14:textId="6AE183A7" w:rsidR="00CC200F" w:rsidRDefault="00CC200F" w:rsidP="00DE70EA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DE70EA">
        <w:t xml:space="preserve">11.06.2026 </w:t>
      </w:r>
      <w:r>
        <w:t xml:space="preserve">№ </w:t>
      </w:r>
      <w:r w:rsidR="00DE70EA">
        <w:t>3039</w:t>
      </w:r>
    </w:p>
    <w:p w14:paraId="11791C5C" w14:textId="77777777" w:rsidR="00CC200F" w:rsidRDefault="00CC200F" w:rsidP="00CC200F">
      <w:pPr>
        <w:tabs>
          <w:tab w:val="center" w:pos="4843"/>
        </w:tabs>
        <w:jc w:val="right"/>
      </w:pPr>
    </w:p>
    <w:p w14:paraId="6E41C31F" w14:textId="77777777" w:rsidR="00CC200F" w:rsidRDefault="00CC200F" w:rsidP="00CC200F">
      <w:pPr>
        <w:tabs>
          <w:tab w:val="center" w:pos="4843"/>
        </w:tabs>
        <w:jc w:val="center"/>
        <w:rPr>
          <w:b/>
        </w:rPr>
      </w:pPr>
      <w:r>
        <w:rPr>
          <w:b/>
        </w:rPr>
        <w:t>Схема расположения границ публичного сервитута на кадастровом плане</w:t>
      </w:r>
    </w:p>
    <w:p w14:paraId="6BE763F6" w14:textId="77777777" w:rsidR="00CC200F" w:rsidRDefault="00CC200F" w:rsidP="00CC200F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26F2BD32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7"/>
        <w:gridCol w:w="4338"/>
        <w:gridCol w:w="2182"/>
        <w:gridCol w:w="1456"/>
      </w:tblGrid>
      <w:tr w:rsidR="00AC6226" w:rsidRPr="00BD75CA" w14:paraId="178144BB" w14:textId="77777777" w:rsidTr="00B56F23">
        <w:trPr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DF23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0F7E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1D14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6CF9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</w:t>
            </w:r>
            <w:r w:rsidR="00A430E5">
              <w:t xml:space="preserve"> </w:t>
            </w:r>
            <w:r w:rsidRPr="00BD75CA">
              <w:t>м.</w:t>
            </w:r>
          </w:p>
        </w:tc>
      </w:tr>
      <w:tr w:rsidR="00AC6226" w:rsidRPr="00BD75CA" w14:paraId="58DECB6B" w14:textId="77777777" w:rsidTr="00B56F23">
        <w:trPr>
          <w:trHeight w:val="419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67D38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EAB88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14:paraId="7EB7403E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14:paraId="5728816F" w14:textId="77777777"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127756" w:rsidRPr="00127756">
              <w:t xml:space="preserve">Размещение </w:t>
            </w:r>
            <w:r w:rsidR="00BE4FB3">
              <w:t>сетей</w:t>
            </w:r>
            <w:r w:rsidR="00B56F23">
              <w:t xml:space="preserve"> холодного водоснабжения</w:t>
            </w:r>
          </w:p>
          <w:p w14:paraId="47FA635A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14:paraId="6BC26057" w14:textId="77777777" w:rsidR="00AC6226" w:rsidRPr="00BD75CA" w:rsidRDefault="00973E99" w:rsidP="00010D1B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973E99">
              <w:t>Амурская область, гор</w:t>
            </w:r>
            <w:r w:rsidR="00010D1B">
              <w:t>одской округ город Благовещенск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6D1FC" w14:textId="77777777" w:rsidR="00973E99" w:rsidRDefault="00973E99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973E99">
              <w:rPr>
                <w:lang w:eastAsia="en-US"/>
              </w:rPr>
              <w:t>28:10:013002:4585</w:t>
            </w:r>
          </w:p>
          <w:p w14:paraId="09E26513" w14:textId="77777777" w:rsidR="00973E99" w:rsidRDefault="00973E99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973E99">
              <w:rPr>
                <w:lang w:eastAsia="en-US"/>
              </w:rPr>
              <w:t>28:10:013002:4584</w:t>
            </w:r>
          </w:p>
          <w:p w14:paraId="4D4C4A0A" w14:textId="77777777" w:rsidR="00973E99" w:rsidRDefault="00973E99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973E99">
              <w:rPr>
                <w:lang w:eastAsia="en-US"/>
              </w:rPr>
              <w:t>28:10:013002:5013</w:t>
            </w:r>
          </w:p>
          <w:p w14:paraId="02C14E0F" w14:textId="77777777" w:rsidR="00973E99" w:rsidRDefault="00973E99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973E99">
              <w:rPr>
                <w:lang w:eastAsia="en-US"/>
              </w:rPr>
              <w:t>28:10:013002:5015</w:t>
            </w:r>
          </w:p>
          <w:p w14:paraId="4CDC428E" w14:textId="77777777" w:rsidR="00973E99" w:rsidRDefault="00973E99" w:rsidP="00AB0EB2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973E99">
              <w:rPr>
                <w:lang w:eastAsia="en-US"/>
              </w:rPr>
              <w:t>28:10:013002:5073</w:t>
            </w:r>
          </w:p>
          <w:p w14:paraId="38F228C4" w14:textId="77777777" w:rsidR="00363B14" w:rsidRPr="006C73F5" w:rsidRDefault="00973E99" w:rsidP="00A14698">
            <w:pPr>
              <w:tabs>
                <w:tab w:val="left" w:pos="240"/>
                <w:tab w:val="center" w:pos="4843"/>
              </w:tabs>
              <w:jc w:val="center"/>
            </w:pPr>
            <w:r w:rsidRPr="00973E99">
              <w:t>28:10:013002:4587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2B641" w14:textId="77777777" w:rsidR="00973E99" w:rsidRDefault="00973E99" w:rsidP="00973E99">
            <w:pPr>
              <w:tabs>
                <w:tab w:val="left" w:pos="240"/>
                <w:tab w:val="center" w:pos="4843"/>
              </w:tabs>
            </w:pPr>
          </w:p>
          <w:p w14:paraId="11E6A74B" w14:textId="77777777" w:rsidR="00A0779F" w:rsidRDefault="00973E99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85</w:t>
            </w:r>
          </w:p>
          <w:p w14:paraId="58ACAD41" w14:textId="77777777" w:rsidR="00363B14" w:rsidRDefault="00217F64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429</w:t>
            </w:r>
          </w:p>
          <w:p w14:paraId="737F7B9D" w14:textId="77777777" w:rsidR="00AB0EB2" w:rsidRDefault="00973E99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29</w:t>
            </w:r>
          </w:p>
          <w:p w14:paraId="7CB6308A" w14:textId="77777777" w:rsidR="00AB0EB2" w:rsidRDefault="00973E99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6</w:t>
            </w:r>
          </w:p>
          <w:p w14:paraId="74711DBC" w14:textId="77777777" w:rsidR="00AB0EB2" w:rsidRDefault="00973E99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126</w:t>
            </w:r>
          </w:p>
          <w:p w14:paraId="328E9C06" w14:textId="77777777" w:rsidR="00363B14" w:rsidRDefault="00973E99" w:rsidP="00A14698">
            <w:pPr>
              <w:tabs>
                <w:tab w:val="left" w:pos="240"/>
                <w:tab w:val="center" w:pos="4843"/>
              </w:tabs>
              <w:jc w:val="center"/>
            </w:pPr>
            <w:r>
              <w:t>21</w:t>
            </w:r>
          </w:p>
          <w:p w14:paraId="24046D38" w14:textId="77777777" w:rsidR="0028603D" w:rsidRPr="00BD75CA" w:rsidRDefault="0028603D" w:rsidP="00401DA1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AC6226" w:rsidRPr="00BD75CA" w14:paraId="13ED8714" w14:textId="77777777" w:rsidTr="00B56F23">
        <w:trPr>
          <w:trHeight w:val="278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EAC0C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B42F0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3F7AF" w14:textId="77777777"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1D037" w14:textId="77777777" w:rsidR="00AC6226" w:rsidRPr="00BD75CA" w:rsidRDefault="00973E99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69</w:t>
            </w:r>
            <w:r w:rsidR="00217F64">
              <w:t>6</w:t>
            </w:r>
          </w:p>
        </w:tc>
      </w:tr>
    </w:tbl>
    <w:p w14:paraId="1A63CD7B" w14:textId="77777777" w:rsidR="008C5C3C" w:rsidRDefault="008C5C3C" w:rsidP="00AC6226">
      <w:pPr>
        <w:tabs>
          <w:tab w:val="left" w:pos="240"/>
          <w:tab w:val="center" w:pos="4843"/>
        </w:tabs>
      </w:pP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1985"/>
        <w:gridCol w:w="2249"/>
      </w:tblGrid>
      <w:tr w:rsidR="006602CA" w:rsidRPr="006602CA" w14:paraId="692DF68F" w14:textId="77777777" w:rsidTr="001D5CC1">
        <w:trPr>
          <w:trHeight w:val="623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988A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14:paraId="6DBEAA17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2AE5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6B62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Средняя квадратическая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606D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Описание обозначения точки</w:t>
            </w:r>
            <w:r w:rsidR="00170E6E">
              <w:rPr>
                <w:lang w:eastAsia="en-US"/>
              </w:rPr>
              <w:t xml:space="preserve"> </w:t>
            </w:r>
            <w:r w:rsidRPr="006602CA">
              <w:rPr>
                <w:lang w:eastAsia="en-US"/>
              </w:rPr>
              <w:t>на местности (при наличии)</w:t>
            </w:r>
          </w:p>
        </w:tc>
      </w:tr>
      <w:tr w:rsidR="006602CA" w:rsidRPr="006602CA" w14:paraId="042456E8" w14:textId="77777777" w:rsidTr="00962FDF">
        <w:trPr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B84C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081D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0579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AAA2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BAC2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14:paraId="698CA62E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BF21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F4FC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3088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8D34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B56B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6</w:t>
            </w:r>
          </w:p>
        </w:tc>
      </w:tr>
      <w:tr w:rsidR="00973E99" w:rsidRPr="006602CA" w14:paraId="2114140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2A85" w14:textId="77777777" w:rsidR="00973E99" w:rsidRPr="00EE1A91" w:rsidRDefault="00973E99" w:rsidP="00973E99">
            <w:pPr>
              <w:jc w:val="center"/>
            </w:pPr>
            <w:r w:rsidRPr="00EE1A91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1B29" w14:textId="77777777" w:rsidR="00973E99" w:rsidRPr="00EE1A91" w:rsidRDefault="00973E99" w:rsidP="00973E99">
            <w:pPr>
              <w:jc w:val="center"/>
            </w:pPr>
            <w:r w:rsidRPr="00EE1A91">
              <w:t>459878.79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F4D9" w14:textId="77777777" w:rsidR="00973E99" w:rsidRPr="00EE1A91" w:rsidRDefault="00973E99" w:rsidP="00973E99">
            <w:pPr>
              <w:jc w:val="center"/>
            </w:pPr>
            <w:r w:rsidRPr="00EE1A91">
              <w:t>3285212.62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F38A" w14:textId="77777777" w:rsidR="00973E99" w:rsidRPr="00AB0EB2" w:rsidRDefault="00973E99" w:rsidP="00973E99">
            <w:pPr>
              <w:jc w:val="center"/>
            </w:pPr>
            <w:r w:rsidRPr="00973E99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AC48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274F1F6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6001" w14:textId="77777777" w:rsidR="00973E99" w:rsidRPr="00EE1A91" w:rsidRDefault="00973E99" w:rsidP="00973E99">
            <w:pPr>
              <w:jc w:val="center"/>
            </w:pPr>
            <w:r w:rsidRPr="00EE1A91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C096" w14:textId="77777777" w:rsidR="00973E99" w:rsidRPr="00EE1A91" w:rsidRDefault="00973E99" w:rsidP="00973E99">
            <w:pPr>
              <w:jc w:val="center"/>
            </w:pPr>
            <w:r w:rsidRPr="00EE1A91">
              <w:t>459867.51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F323" w14:textId="77777777" w:rsidR="00973E99" w:rsidRPr="00EE1A91" w:rsidRDefault="00973E99" w:rsidP="00973E99">
            <w:pPr>
              <w:jc w:val="center"/>
            </w:pPr>
            <w:r w:rsidRPr="00EE1A91">
              <w:t>3285231.85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6BD7" w14:textId="77777777" w:rsidR="00973E99" w:rsidRPr="00AB0EB2" w:rsidRDefault="00973E99" w:rsidP="00973E99">
            <w:pPr>
              <w:spacing w:line="256" w:lineRule="auto"/>
              <w:jc w:val="center"/>
              <w:rPr>
                <w:lang w:eastAsia="en-US"/>
              </w:rPr>
            </w:pPr>
            <w:r w:rsidRPr="00AB0EB2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0721" w14:textId="77777777" w:rsidR="00973E99" w:rsidRPr="00AB0EB2" w:rsidRDefault="00973E99" w:rsidP="00973E99">
            <w:pPr>
              <w:spacing w:line="256" w:lineRule="auto"/>
              <w:jc w:val="center"/>
              <w:rPr>
                <w:lang w:eastAsia="en-US"/>
              </w:rPr>
            </w:pPr>
            <w:r w:rsidRPr="00AB0EB2">
              <w:rPr>
                <w:lang w:eastAsia="en-US"/>
              </w:rPr>
              <w:t>–</w:t>
            </w:r>
          </w:p>
        </w:tc>
      </w:tr>
      <w:tr w:rsidR="00973E99" w:rsidRPr="006602CA" w14:paraId="1E7000D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B465" w14:textId="77777777" w:rsidR="00973E99" w:rsidRPr="00EE1A91" w:rsidRDefault="00973E99" w:rsidP="00973E99">
            <w:pPr>
              <w:jc w:val="center"/>
            </w:pPr>
            <w:r w:rsidRPr="00EE1A91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3D3D" w14:textId="77777777" w:rsidR="00973E99" w:rsidRPr="00EE1A91" w:rsidRDefault="00973E99" w:rsidP="00973E99">
            <w:pPr>
              <w:jc w:val="center"/>
            </w:pPr>
            <w:r w:rsidRPr="00EE1A91">
              <w:t>459842.39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2FFE" w14:textId="77777777" w:rsidR="00973E99" w:rsidRPr="00EE1A91" w:rsidRDefault="00973E99" w:rsidP="00973E99">
            <w:pPr>
              <w:jc w:val="center"/>
            </w:pPr>
            <w:r w:rsidRPr="00EE1A91">
              <w:t>3285278.25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D3A" w14:textId="77777777" w:rsidR="00973E99" w:rsidRPr="00AB0EB2" w:rsidRDefault="00973E99" w:rsidP="00973E99">
            <w:pPr>
              <w:spacing w:line="256" w:lineRule="auto"/>
              <w:jc w:val="center"/>
              <w:rPr>
                <w:lang w:eastAsia="en-US"/>
              </w:rPr>
            </w:pPr>
            <w:r w:rsidRPr="00AB0EB2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AEA1" w14:textId="77777777" w:rsidR="00973E99" w:rsidRPr="00AB0EB2" w:rsidRDefault="00973E99" w:rsidP="00973E99">
            <w:pPr>
              <w:spacing w:line="256" w:lineRule="auto"/>
              <w:jc w:val="center"/>
              <w:rPr>
                <w:lang w:eastAsia="en-US"/>
              </w:rPr>
            </w:pPr>
            <w:r w:rsidRPr="00AB0EB2">
              <w:rPr>
                <w:lang w:eastAsia="en-US"/>
              </w:rPr>
              <w:t>–</w:t>
            </w:r>
          </w:p>
        </w:tc>
      </w:tr>
      <w:tr w:rsidR="00973E99" w:rsidRPr="006602CA" w14:paraId="064C1E87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6A2E" w14:textId="77777777" w:rsidR="00973E99" w:rsidRPr="00EE1A91" w:rsidRDefault="00973E99" w:rsidP="00973E99">
            <w:pPr>
              <w:jc w:val="center"/>
            </w:pPr>
            <w:r w:rsidRPr="00EE1A91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4426" w14:textId="77777777" w:rsidR="00973E99" w:rsidRPr="00EE1A91" w:rsidRDefault="00973E99" w:rsidP="00973E99">
            <w:pPr>
              <w:jc w:val="center"/>
            </w:pPr>
            <w:r w:rsidRPr="00EE1A91">
              <w:t>459771.21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2CB0" w14:textId="77777777" w:rsidR="00973E99" w:rsidRPr="00EE1A91" w:rsidRDefault="00973E99" w:rsidP="00973E99">
            <w:pPr>
              <w:jc w:val="center"/>
            </w:pPr>
            <w:r w:rsidRPr="00EE1A91">
              <w:t>3285384.81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2F55" w14:textId="77777777" w:rsidR="00973E99" w:rsidRPr="00AB0EB2" w:rsidRDefault="00973E99" w:rsidP="00973E99">
            <w:pPr>
              <w:spacing w:line="256" w:lineRule="auto"/>
              <w:jc w:val="center"/>
              <w:rPr>
                <w:lang w:eastAsia="en-US"/>
              </w:rPr>
            </w:pPr>
            <w:r w:rsidRPr="00AB0EB2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B016" w14:textId="77777777" w:rsidR="00973E99" w:rsidRPr="00AB0EB2" w:rsidRDefault="00973E99" w:rsidP="00973E99">
            <w:pPr>
              <w:spacing w:line="256" w:lineRule="auto"/>
              <w:jc w:val="center"/>
              <w:rPr>
                <w:lang w:eastAsia="en-US"/>
              </w:rPr>
            </w:pPr>
            <w:r w:rsidRPr="00AB0EB2">
              <w:rPr>
                <w:lang w:eastAsia="en-US"/>
              </w:rPr>
              <w:t>–</w:t>
            </w:r>
          </w:p>
        </w:tc>
      </w:tr>
      <w:tr w:rsidR="00973E99" w:rsidRPr="006602CA" w14:paraId="740E4C1C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F0D" w14:textId="77777777" w:rsidR="00973E99" w:rsidRPr="00EE1A91" w:rsidRDefault="00973E99" w:rsidP="00973E99">
            <w:pPr>
              <w:jc w:val="center"/>
            </w:pPr>
            <w:r w:rsidRPr="00EE1A91"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ED6D" w14:textId="77777777" w:rsidR="00973E99" w:rsidRPr="00EE1A91" w:rsidRDefault="00973E99" w:rsidP="00973E99">
            <w:pPr>
              <w:jc w:val="center"/>
            </w:pPr>
            <w:r w:rsidRPr="00EE1A91">
              <w:t>459782.56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848" w14:textId="77777777" w:rsidR="00973E99" w:rsidRPr="00EE1A91" w:rsidRDefault="00973E99" w:rsidP="00973E99">
            <w:pPr>
              <w:jc w:val="center"/>
            </w:pPr>
            <w:r w:rsidRPr="00EE1A91">
              <w:t>3285392.79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B64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858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1B57B855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DB3" w14:textId="77777777" w:rsidR="00973E99" w:rsidRPr="00EE1A91" w:rsidRDefault="00973E99" w:rsidP="00973E99">
            <w:pPr>
              <w:jc w:val="center"/>
            </w:pPr>
            <w:r w:rsidRPr="00EE1A91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BDC" w14:textId="77777777" w:rsidR="00973E99" w:rsidRPr="00EE1A91" w:rsidRDefault="00973E99" w:rsidP="00973E99">
            <w:pPr>
              <w:jc w:val="center"/>
            </w:pPr>
            <w:r w:rsidRPr="00EE1A91">
              <w:t>459631.44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CF9" w14:textId="77777777" w:rsidR="00973E99" w:rsidRPr="00217F64" w:rsidRDefault="00973E99" w:rsidP="00973E99">
            <w:pPr>
              <w:jc w:val="center"/>
              <w:rPr>
                <w:lang w:val="en-US"/>
              </w:rPr>
            </w:pPr>
            <w:r w:rsidRPr="00EE1A91">
              <w:t>3285671.3</w:t>
            </w:r>
            <w:r w:rsidR="00217F64">
              <w:rPr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456F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93C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17620A6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5DF0" w14:textId="77777777" w:rsidR="00973E99" w:rsidRPr="00EE1A91" w:rsidRDefault="00973E99" w:rsidP="00973E99">
            <w:pPr>
              <w:jc w:val="center"/>
            </w:pPr>
            <w:r w:rsidRPr="00EE1A91"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77C" w14:textId="77777777" w:rsidR="00973E99" w:rsidRPr="00EE1A91" w:rsidRDefault="00973E99" w:rsidP="00973E99">
            <w:pPr>
              <w:jc w:val="center"/>
            </w:pPr>
            <w:r w:rsidRPr="00EE1A91">
              <w:t>459547.48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BD5" w14:textId="77777777" w:rsidR="00973E99" w:rsidRPr="00EE1A91" w:rsidRDefault="00973E99" w:rsidP="00973E99">
            <w:pPr>
              <w:jc w:val="center"/>
            </w:pPr>
            <w:r w:rsidRPr="00EE1A91">
              <w:t>3285620.55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7C6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842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58A5D80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590" w14:textId="77777777" w:rsidR="00973E99" w:rsidRPr="00EE1A91" w:rsidRDefault="00973E99" w:rsidP="00973E99">
            <w:pPr>
              <w:jc w:val="center"/>
            </w:pPr>
            <w:r w:rsidRPr="00EE1A91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057D" w14:textId="77777777" w:rsidR="00973E99" w:rsidRPr="00EE1A91" w:rsidRDefault="00973E99" w:rsidP="00973E99">
            <w:pPr>
              <w:jc w:val="center"/>
            </w:pPr>
            <w:r w:rsidRPr="00EE1A91">
              <w:t>459485.41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D86" w14:textId="77777777" w:rsidR="00973E99" w:rsidRPr="00EE1A91" w:rsidRDefault="00973E99" w:rsidP="00973E99">
            <w:pPr>
              <w:jc w:val="center"/>
            </w:pPr>
            <w:r w:rsidRPr="00EE1A91">
              <w:t>3285582.47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E199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9535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15E5BD67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90C" w14:textId="77777777" w:rsidR="00973E99" w:rsidRPr="00EE1A91" w:rsidRDefault="00973E99" w:rsidP="00973E99">
            <w:pPr>
              <w:jc w:val="center"/>
            </w:pPr>
            <w:r w:rsidRPr="00EE1A91"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906" w14:textId="77777777" w:rsidR="00973E99" w:rsidRPr="00EE1A91" w:rsidRDefault="00973E99" w:rsidP="00973E99">
            <w:pPr>
              <w:jc w:val="center"/>
            </w:pPr>
            <w:r w:rsidRPr="00EE1A91">
              <w:t>459428.09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1CD" w14:textId="77777777" w:rsidR="00973E99" w:rsidRPr="00EE1A91" w:rsidRDefault="00973E99" w:rsidP="00973E99">
            <w:pPr>
              <w:jc w:val="center"/>
            </w:pPr>
            <w:r w:rsidRPr="00EE1A91">
              <w:t>3285547.2</w:t>
            </w:r>
            <w:r w:rsidR="004E7F70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F46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62F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3C370861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C381" w14:textId="77777777" w:rsidR="00973E99" w:rsidRPr="00EE1A91" w:rsidRDefault="00973E99" w:rsidP="00973E99">
            <w:pPr>
              <w:jc w:val="center"/>
            </w:pPr>
            <w:r w:rsidRPr="00EE1A91"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F058" w14:textId="77777777" w:rsidR="00973E99" w:rsidRPr="00EE1A91" w:rsidRDefault="00973E99" w:rsidP="00973E99">
            <w:pPr>
              <w:jc w:val="center"/>
            </w:pPr>
            <w:r w:rsidRPr="00EE1A91">
              <w:t>459442.13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60EB" w14:textId="77777777" w:rsidR="00973E99" w:rsidRPr="00EE1A91" w:rsidRDefault="00973E99" w:rsidP="00973E99">
            <w:pPr>
              <w:jc w:val="center"/>
            </w:pPr>
            <w:r w:rsidRPr="00EE1A91">
              <w:t>3285555.64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0870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E32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5D9E4CB6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084" w14:textId="77777777" w:rsidR="00973E99" w:rsidRPr="00EE1A91" w:rsidRDefault="00973E99" w:rsidP="00973E99">
            <w:pPr>
              <w:jc w:val="center"/>
            </w:pPr>
            <w:r w:rsidRPr="00EE1A91"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22C" w14:textId="77777777" w:rsidR="00973E99" w:rsidRPr="00EE1A91" w:rsidRDefault="00973E99" w:rsidP="00973E99">
            <w:pPr>
              <w:jc w:val="center"/>
            </w:pPr>
            <w:r w:rsidRPr="00EE1A91">
              <w:t>459631.08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0FF" w14:textId="77777777" w:rsidR="00973E99" w:rsidRPr="00EE1A91" w:rsidRDefault="00973E99" w:rsidP="00973E99">
            <w:pPr>
              <w:jc w:val="center"/>
            </w:pPr>
            <w:r w:rsidRPr="00EE1A91">
              <w:t>3285669.97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666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0700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6D4557CD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C76C" w14:textId="77777777" w:rsidR="00973E99" w:rsidRPr="00EE1A91" w:rsidRDefault="00973E99" w:rsidP="00973E99">
            <w:pPr>
              <w:jc w:val="center"/>
            </w:pPr>
            <w:r w:rsidRPr="00EE1A91"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3E5" w14:textId="77777777" w:rsidR="00973E99" w:rsidRPr="00EE1A91" w:rsidRDefault="00973E99" w:rsidP="00973E99">
            <w:pPr>
              <w:jc w:val="center"/>
            </w:pPr>
            <w:r w:rsidRPr="00EE1A91">
              <w:t>459781.31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4A81" w14:textId="77777777" w:rsidR="00973E99" w:rsidRPr="00EE1A91" w:rsidRDefault="00973E99" w:rsidP="00973E99">
            <w:pPr>
              <w:jc w:val="center"/>
            </w:pPr>
            <w:r w:rsidRPr="00EE1A91">
              <w:t>3285393.08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E6A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32D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6DA152B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4764" w14:textId="77777777" w:rsidR="00973E99" w:rsidRPr="00EE1A91" w:rsidRDefault="00973E99" w:rsidP="00973E99">
            <w:pPr>
              <w:jc w:val="center"/>
            </w:pPr>
            <w:r w:rsidRPr="00EE1A91"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7ACD" w14:textId="77777777" w:rsidR="00973E99" w:rsidRPr="00EE1A91" w:rsidRDefault="00973E99" w:rsidP="00973E99">
            <w:pPr>
              <w:jc w:val="center"/>
            </w:pPr>
            <w:r w:rsidRPr="00EE1A91">
              <w:t>459769.85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281" w14:textId="77777777" w:rsidR="00973E99" w:rsidRPr="00EE1A91" w:rsidRDefault="00973E99" w:rsidP="00973E99">
            <w:pPr>
              <w:jc w:val="center"/>
            </w:pPr>
            <w:r w:rsidRPr="00EE1A91">
              <w:t>3285385.06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E9E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1B4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48698B8D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79B" w14:textId="77777777" w:rsidR="00973E99" w:rsidRPr="00EE1A91" w:rsidRDefault="00973E99" w:rsidP="00973E99">
            <w:pPr>
              <w:jc w:val="center"/>
            </w:pPr>
            <w:r w:rsidRPr="00EE1A91"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6A3" w14:textId="77777777" w:rsidR="00973E99" w:rsidRPr="00EE1A91" w:rsidRDefault="00973E99" w:rsidP="00973E99">
            <w:pPr>
              <w:jc w:val="center"/>
            </w:pPr>
            <w:r w:rsidRPr="00EE1A91">
              <w:t>459841.53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898B" w14:textId="77777777" w:rsidR="00973E99" w:rsidRPr="00EE1A91" w:rsidRDefault="00973E99" w:rsidP="00973E99">
            <w:pPr>
              <w:jc w:val="center"/>
            </w:pPr>
            <w:r w:rsidRPr="00EE1A91">
              <w:t>3285277.74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CEC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6B5C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5D7FF0BD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60E" w14:textId="77777777" w:rsidR="00973E99" w:rsidRPr="00EE1A91" w:rsidRDefault="00973E99" w:rsidP="00973E99">
            <w:pPr>
              <w:jc w:val="center"/>
            </w:pPr>
            <w:r w:rsidRPr="00EE1A91"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4CA" w14:textId="77777777" w:rsidR="00973E99" w:rsidRPr="00EE1A91" w:rsidRDefault="00973E99" w:rsidP="00973E99">
            <w:pPr>
              <w:jc w:val="center"/>
            </w:pPr>
            <w:r w:rsidRPr="00EE1A91">
              <w:t>459866.64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1F1" w14:textId="77777777" w:rsidR="00973E99" w:rsidRPr="00EE1A91" w:rsidRDefault="00973E99" w:rsidP="00973E99">
            <w:pPr>
              <w:jc w:val="center"/>
            </w:pPr>
            <w:r w:rsidRPr="00EE1A91">
              <w:t>3285231.36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E6F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E0AD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1F4BD886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CBA" w14:textId="77777777" w:rsidR="00973E99" w:rsidRPr="00EE1A91" w:rsidRDefault="00973E99" w:rsidP="00973E99">
            <w:pPr>
              <w:jc w:val="center"/>
            </w:pPr>
            <w:r w:rsidRPr="00EE1A91"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BCA" w14:textId="77777777" w:rsidR="00973E99" w:rsidRPr="00EE1A91" w:rsidRDefault="00973E99" w:rsidP="00973E99">
            <w:pPr>
              <w:jc w:val="center"/>
            </w:pPr>
            <w:r w:rsidRPr="00EE1A91">
              <w:t>459877.93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B0C" w14:textId="77777777" w:rsidR="00973E99" w:rsidRPr="00EE1A91" w:rsidRDefault="00973E99" w:rsidP="00973E99">
            <w:pPr>
              <w:jc w:val="center"/>
            </w:pPr>
            <w:r w:rsidRPr="00EE1A91">
              <w:t>3285212.10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FAB7" w14:textId="77777777" w:rsidR="00973E99" w:rsidRPr="00AB0EB2" w:rsidRDefault="00973E99" w:rsidP="00973E99">
            <w:pPr>
              <w:jc w:val="center"/>
            </w:pPr>
            <w:r w:rsidRPr="00AB0EB2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F04E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  <w:tr w:rsidR="00973E99" w:rsidRPr="006602CA" w14:paraId="0EB1C53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DA5" w14:textId="77777777" w:rsidR="00973E99" w:rsidRPr="00EE1A91" w:rsidRDefault="00973E99" w:rsidP="00973E99">
            <w:pPr>
              <w:jc w:val="center"/>
            </w:pPr>
            <w:r w:rsidRPr="00EE1A91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8EE" w14:textId="77777777" w:rsidR="00973E99" w:rsidRPr="00EE1A91" w:rsidRDefault="00973E99" w:rsidP="00973E99">
            <w:pPr>
              <w:jc w:val="center"/>
            </w:pPr>
            <w:r w:rsidRPr="00EE1A91">
              <w:t>459878.79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E899" w14:textId="77777777" w:rsidR="00973E99" w:rsidRDefault="00973E99" w:rsidP="00973E99">
            <w:pPr>
              <w:jc w:val="center"/>
            </w:pPr>
            <w:r w:rsidRPr="00EE1A91">
              <w:t>3285212.62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20E1" w14:textId="77777777" w:rsidR="00973E99" w:rsidRPr="00AB0EB2" w:rsidRDefault="00973E99" w:rsidP="00973E99">
            <w:pPr>
              <w:jc w:val="center"/>
            </w:pPr>
            <w:r w:rsidRPr="00973E99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5C5" w14:textId="77777777" w:rsidR="00973E99" w:rsidRPr="00AB0EB2" w:rsidRDefault="00973E99" w:rsidP="00973E99">
            <w:pPr>
              <w:jc w:val="center"/>
            </w:pPr>
            <w:r w:rsidRPr="00AB0EB2">
              <w:t>–</w:t>
            </w:r>
          </w:p>
        </w:tc>
      </w:tr>
    </w:tbl>
    <w:p w14:paraId="54E6E81A" w14:textId="77777777" w:rsidR="008C5C3C" w:rsidRPr="00BD75CA" w:rsidRDefault="008C5C3C" w:rsidP="00AC6226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2E69BF" w:rsidRPr="005B4876" w14:paraId="2A9944F9" w14:textId="77777777" w:rsidTr="006374F5"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31E96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41ADD716" w14:textId="77777777" w:rsidTr="006374F5">
        <w:trPr>
          <w:trHeight w:hRule="exact" w:val="722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7CE2F" w14:textId="77777777" w:rsidR="00E24D8E" w:rsidRPr="00AF407B" w:rsidRDefault="00E24D8E" w:rsidP="00A430E5">
            <w:pPr>
              <w:ind w:left="741" w:hanging="741"/>
              <w:jc w:val="center"/>
              <w:rPr>
                <w:b/>
              </w:rPr>
            </w:pPr>
          </w:p>
        </w:tc>
      </w:tr>
      <w:tr w:rsidR="00742330" w:rsidRPr="005B4876" w14:paraId="195AAED2" w14:textId="77777777" w:rsidTr="00A430E5">
        <w:trPr>
          <w:trHeight w:val="11336"/>
        </w:trPr>
        <w:tc>
          <w:tcPr>
            <w:tcW w:w="9780" w:type="dxa"/>
            <w:tcBorders>
              <w:bottom w:val="nil"/>
            </w:tcBorders>
            <w:vAlign w:val="bottom"/>
          </w:tcPr>
          <w:p w14:paraId="4521440E" w14:textId="77777777" w:rsidR="001D5CC1" w:rsidRDefault="00A430E5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229030" wp14:editId="49022614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-1317625</wp:posOffset>
                  </wp:positionV>
                  <wp:extent cx="6073140" cy="579374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хема пс горо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793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3C977E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378C7E69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23DA607B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BB41C76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7B4A32D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7E4B3B1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6BCE4592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634FDBB0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9ABCD47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EEEC435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48E9ED8F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514B6BA7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556DC44D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6F10A79E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6CFB5CF2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2299632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073AD65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40CFBC22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7C7136EB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E54DC05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38896F07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B7536C3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2AC29ACD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6B97AA6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4A2F36C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4A6123CA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BA6E702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CF8FD6A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171E7C24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078D2023" w14:textId="77777777" w:rsidR="00A430E5" w:rsidRDefault="00A430E5" w:rsidP="001D5CC1">
            <w:pPr>
              <w:jc w:val="center"/>
              <w:rPr>
                <w:b/>
                <w:sz w:val="20"/>
                <w:szCs w:val="20"/>
              </w:rPr>
            </w:pPr>
          </w:p>
          <w:p w14:paraId="4C1694E3" w14:textId="77777777" w:rsidR="00742330" w:rsidRPr="001D5CC1" w:rsidRDefault="00000000" w:rsidP="001D5CC1">
            <w:pPr>
              <w:jc w:val="center"/>
            </w:pPr>
            <w:r>
              <w:rPr>
                <w:noProof/>
              </w:rPr>
              <w:pict w14:anchorId="35F2A5D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2094" type="#_x0000_t202" style="position:absolute;left:0;text-align:left;margin-left:-375.65pt;margin-top:16.9pt;width:366.75pt;height:77.8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5AEC3C16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33CA0A7C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6900FF80" w14:textId="77777777"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6656C423" w14:textId="77777777"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="00C0496D">
                          <w:rPr>
                            <w:color w:val="0070C0"/>
                          </w:rPr>
                          <w:t xml:space="preserve">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  <w:r w:rsidR="001D5CC1" w:rsidRPr="00693753">
              <w:rPr>
                <w:b/>
                <w:sz w:val="20"/>
                <w:szCs w:val="20"/>
              </w:rPr>
              <w:t xml:space="preserve">Масштаб 1: </w:t>
            </w:r>
            <w:r w:rsidR="001D5CC1">
              <w:rPr>
                <w:b/>
                <w:sz w:val="20"/>
                <w:szCs w:val="20"/>
              </w:rPr>
              <w:t>4000</w:t>
            </w:r>
          </w:p>
        </w:tc>
      </w:tr>
    </w:tbl>
    <w:p w14:paraId="46F16669" w14:textId="77777777" w:rsidR="003B7482" w:rsidRDefault="003B7482" w:rsidP="00E34066"/>
    <w:sectPr w:rsidR="003B7482" w:rsidSect="00CC200F">
      <w:footerReference w:type="even" r:id="rId9"/>
      <w:footerReference w:type="default" r:id="rId10"/>
      <w:pgSz w:w="11906" w:h="16838" w:code="9"/>
      <w:pgMar w:top="567" w:right="1085" w:bottom="709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012D" w14:textId="77777777" w:rsidR="009C321A" w:rsidRDefault="009C321A">
      <w:r>
        <w:separator/>
      </w:r>
    </w:p>
  </w:endnote>
  <w:endnote w:type="continuationSeparator" w:id="0">
    <w:p w14:paraId="5E7EDDB7" w14:textId="77777777" w:rsidR="009C321A" w:rsidRDefault="009C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56EEE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6DD99B3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BC86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52DCA" w14:textId="77777777" w:rsidR="009C321A" w:rsidRDefault="009C321A">
      <w:r>
        <w:separator/>
      </w:r>
    </w:p>
  </w:footnote>
  <w:footnote w:type="continuationSeparator" w:id="0">
    <w:p w14:paraId="69923188" w14:textId="77777777" w:rsidR="009C321A" w:rsidRDefault="009C3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132937758">
    <w:abstractNumId w:val="25"/>
  </w:num>
  <w:num w:numId="2" w16cid:durableId="410276554">
    <w:abstractNumId w:val="21"/>
  </w:num>
  <w:num w:numId="3" w16cid:durableId="73281307">
    <w:abstractNumId w:val="30"/>
  </w:num>
  <w:num w:numId="4" w16cid:durableId="1526169252">
    <w:abstractNumId w:val="13"/>
  </w:num>
  <w:num w:numId="5" w16cid:durableId="697048997">
    <w:abstractNumId w:val="10"/>
  </w:num>
  <w:num w:numId="6" w16cid:durableId="515005093">
    <w:abstractNumId w:val="20"/>
  </w:num>
  <w:num w:numId="7" w16cid:durableId="706949161">
    <w:abstractNumId w:val="14"/>
  </w:num>
  <w:num w:numId="8" w16cid:durableId="1947956760">
    <w:abstractNumId w:val="32"/>
  </w:num>
  <w:num w:numId="9" w16cid:durableId="368147517">
    <w:abstractNumId w:val="6"/>
  </w:num>
  <w:num w:numId="10" w16cid:durableId="918558921">
    <w:abstractNumId w:val="1"/>
  </w:num>
  <w:num w:numId="11" w16cid:durableId="402407815">
    <w:abstractNumId w:val="11"/>
  </w:num>
  <w:num w:numId="12" w16cid:durableId="1644852579">
    <w:abstractNumId w:val="23"/>
  </w:num>
  <w:num w:numId="13" w16cid:durableId="1295015852">
    <w:abstractNumId w:val="18"/>
  </w:num>
  <w:num w:numId="14" w16cid:durableId="1366253887">
    <w:abstractNumId w:val="24"/>
  </w:num>
  <w:num w:numId="15" w16cid:durableId="2050255149">
    <w:abstractNumId w:val="4"/>
  </w:num>
  <w:num w:numId="16" w16cid:durableId="314913513">
    <w:abstractNumId w:val="27"/>
  </w:num>
  <w:num w:numId="17" w16cid:durableId="273363273">
    <w:abstractNumId w:val="0"/>
  </w:num>
  <w:num w:numId="18" w16cid:durableId="493110762">
    <w:abstractNumId w:val="31"/>
  </w:num>
  <w:num w:numId="19" w16cid:durableId="406028247">
    <w:abstractNumId w:val="8"/>
  </w:num>
  <w:num w:numId="20" w16cid:durableId="1135105037">
    <w:abstractNumId w:val="3"/>
  </w:num>
  <w:num w:numId="21" w16cid:durableId="1421635326">
    <w:abstractNumId w:val="29"/>
  </w:num>
  <w:num w:numId="22" w16cid:durableId="830485209">
    <w:abstractNumId w:val="9"/>
  </w:num>
  <w:num w:numId="23" w16cid:durableId="503935369">
    <w:abstractNumId w:val="26"/>
  </w:num>
  <w:num w:numId="24" w16cid:durableId="1953513815">
    <w:abstractNumId w:val="16"/>
  </w:num>
  <w:num w:numId="25" w16cid:durableId="251816735">
    <w:abstractNumId w:val="2"/>
  </w:num>
  <w:num w:numId="26" w16cid:durableId="2054381054">
    <w:abstractNumId w:val="17"/>
  </w:num>
  <w:num w:numId="27" w16cid:durableId="10225016">
    <w:abstractNumId w:val="33"/>
  </w:num>
  <w:num w:numId="28" w16cid:durableId="716513224">
    <w:abstractNumId w:val="22"/>
  </w:num>
  <w:num w:numId="29" w16cid:durableId="957570158">
    <w:abstractNumId w:val="28"/>
  </w:num>
  <w:num w:numId="30" w16cid:durableId="1699114949">
    <w:abstractNumId w:val="12"/>
  </w:num>
  <w:num w:numId="31" w16cid:durableId="1464424509">
    <w:abstractNumId w:val="5"/>
  </w:num>
  <w:num w:numId="32" w16cid:durableId="1505243290">
    <w:abstractNumId w:val="7"/>
  </w:num>
  <w:num w:numId="33" w16cid:durableId="2000036521">
    <w:abstractNumId w:val="19"/>
  </w:num>
  <w:num w:numId="34" w16cid:durableId="9278064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050A9"/>
    <w:rsid w:val="00010D1B"/>
    <w:rsid w:val="00014ABD"/>
    <w:rsid w:val="00025F63"/>
    <w:rsid w:val="000267EB"/>
    <w:rsid w:val="000472B5"/>
    <w:rsid w:val="00053150"/>
    <w:rsid w:val="0006195B"/>
    <w:rsid w:val="00066191"/>
    <w:rsid w:val="00073107"/>
    <w:rsid w:val="0007437B"/>
    <w:rsid w:val="0007484D"/>
    <w:rsid w:val="00076746"/>
    <w:rsid w:val="00083849"/>
    <w:rsid w:val="00094F15"/>
    <w:rsid w:val="000A2B3C"/>
    <w:rsid w:val="000A5F15"/>
    <w:rsid w:val="000B59BC"/>
    <w:rsid w:val="000E0AF3"/>
    <w:rsid w:val="000E1643"/>
    <w:rsid w:val="000E6177"/>
    <w:rsid w:val="000E645B"/>
    <w:rsid w:val="000E7D9F"/>
    <w:rsid w:val="00100B29"/>
    <w:rsid w:val="0010239C"/>
    <w:rsid w:val="00125755"/>
    <w:rsid w:val="00127756"/>
    <w:rsid w:val="00131C5D"/>
    <w:rsid w:val="00134A25"/>
    <w:rsid w:val="00135E91"/>
    <w:rsid w:val="00137CEE"/>
    <w:rsid w:val="0014239C"/>
    <w:rsid w:val="00167CF4"/>
    <w:rsid w:val="00170E6E"/>
    <w:rsid w:val="0018529B"/>
    <w:rsid w:val="00193F3F"/>
    <w:rsid w:val="001A141A"/>
    <w:rsid w:val="001A3A07"/>
    <w:rsid w:val="001B4400"/>
    <w:rsid w:val="001C1407"/>
    <w:rsid w:val="001C3AD5"/>
    <w:rsid w:val="001D1BAD"/>
    <w:rsid w:val="001D4228"/>
    <w:rsid w:val="001D5B2F"/>
    <w:rsid w:val="001D5CC1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17F64"/>
    <w:rsid w:val="0022592E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C054A"/>
    <w:rsid w:val="002C3202"/>
    <w:rsid w:val="002E0DB8"/>
    <w:rsid w:val="002E3FCA"/>
    <w:rsid w:val="002E69BF"/>
    <w:rsid w:val="00300E20"/>
    <w:rsid w:val="0031253F"/>
    <w:rsid w:val="00316410"/>
    <w:rsid w:val="00334E6D"/>
    <w:rsid w:val="00335943"/>
    <w:rsid w:val="0034370F"/>
    <w:rsid w:val="003462EA"/>
    <w:rsid w:val="0035587A"/>
    <w:rsid w:val="00363B14"/>
    <w:rsid w:val="003658B8"/>
    <w:rsid w:val="00366E21"/>
    <w:rsid w:val="00371C93"/>
    <w:rsid w:val="003A1156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67F59"/>
    <w:rsid w:val="00484838"/>
    <w:rsid w:val="004951A1"/>
    <w:rsid w:val="00497FE1"/>
    <w:rsid w:val="004A7771"/>
    <w:rsid w:val="004B2164"/>
    <w:rsid w:val="004B2E39"/>
    <w:rsid w:val="004B3AEC"/>
    <w:rsid w:val="004C5D50"/>
    <w:rsid w:val="004D4C0C"/>
    <w:rsid w:val="004E7F70"/>
    <w:rsid w:val="004F5106"/>
    <w:rsid w:val="004F5115"/>
    <w:rsid w:val="004F6F6C"/>
    <w:rsid w:val="00501AF9"/>
    <w:rsid w:val="0051104D"/>
    <w:rsid w:val="00524D0B"/>
    <w:rsid w:val="005361DC"/>
    <w:rsid w:val="0054169C"/>
    <w:rsid w:val="0055326E"/>
    <w:rsid w:val="005626AE"/>
    <w:rsid w:val="0056423C"/>
    <w:rsid w:val="005724B4"/>
    <w:rsid w:val="00586E6B"/>
    <w:rsid w:val="005B47E8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14151"/>
    <w:rsid w:val="006151C2"/>
    <w:rsid w:val="006374F5"/>
    <w:rsid w:val="00650C05"/>
    <w:rsid w:val="00650F26"/>
    <w:rsid w:val="006519C1"/>
    <w:rsid w:val="00653045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5D28"/>
    <w:rsid w:val="006C6E70"/>
    <w:rsid w:val="006C73F5"/>
    <w:rsid w:val="006E20AD"/>
    <w:rsid w:val="006E7712"/>
    <w:rsid w:val="006F56ED"/>
    <w:rsid w:val="007010D8"/>
    <w:rsid w:val="0070607D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C2B38"/>
    <w:rsid w:val="007E1B10"/>
    <w:rsid w:val="007E5627"/>
    <w:rsid w:val="00814787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C5C3C"/>
    <w:rsid w:val="008D4FAA"/>
    <w:rsid w:val="008D51C3"/>
    <w:rsid w:val="008E2E56"/>
    <w:rsid w:val="008F0582"/>
    <w:rsid w:val="008F1CEA"/>
    <w:rsid w:val="008F47EE"/>
    <w:rsid w:val="009063A1"/>
    <w:rsid w:val="0091087A"/>
    <w:rsid w:val="00911877"/>
    <w:rsid w:val="00912984"/>
    <w:rsid w:val="00920541"/>
    <w:rsid w:val="009339B2"/>
    <w:rsid w:val="00941A18"/>
    <w:rsid w:val="009543C0"/>
    <w:rsid w:val="00962FDF"/>
    <w:rsid w:val="00964FEF"/>
    <w:rsid w:val="00965859"/>
    <w:rsid w:val="00970EBB"/>
    <w:rsid w:val="00973E99"/>
    <w:rsid w:val="009771BD"/>
    <w:rsid w:val="00986AB4"/>
    <w:rsid w:val="009879F3"/>
    <w:rsid w:val="009922D3"/>
    <w:rsid w:val="009A0C27"/>
    <w:rsid w:val="009C1687"/>
    <w:rsid w:val="009C321A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4698"/>
    <w:rsid w:val="00A163DD"/>
    <w:rsid w:val="00A415DD"/>
    <w:rsid w:val="00A430E5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0EB2"/>
    <w:rsid w:val="00AB18B0"/>
    <w:rsid w:val="00AB582A"/>
    <w:rsid w:val="00AC6226"/>
    <w:rsid w:val="00AC7048"/>
    <w:rsid w:val="00AD0B32"/>
    <w:rsid w:val="00AD56FF"/>
    <w:rsid w:val="00AF407B"/>
    <w:rsid w:val="00AF7088"/>
    <w:rsid w:val="00B0613E"/>
    <w:rsid w:val="00B109A9"/>
    <w:rsid w:val="00B30F91"/>
    <w:rsid w:val="00B31482"/>
    <w:rsid w:val="00B32C0F"/>
    <w:rsid w:val="00B4125C"/>
    <w:rsid w:val="00B47375"/>
    <w:rsid w:val="00B56F23"/>
    <w:rsid w:val="00B65E24"/>
    <w:rsid w:val="00B676F6"/>
    <w:rsid w:val="00B90700"/>
    <w:rsid w:val="00B92363"/>
    <w:rsid w:val="00BA11ED"/>
    <w:rsid w:val="00BA4D0E"/>
    <w:rsid w:val="00BC234A"/>
    <w:rsid w:val="00BD3471"/>
    <w:rsid w:val="00BD3B83"/>
    <w:rsid w:val="00BD75CA"/>
    <w:rsid w:val="00BE1C64"/>
    <w:rsid w:val="00BE4FB3"/>
    <w:rsid w:val="00BE55C7"/>
    <w:rsid w:val="00BF323E"/>
    <w:rsid w:val="00BF6725"/>
    <w:rsid w:val="00C0309C"/>
    <w:rsid w:val="00C0477E"/>
    <w:rsid w:val="00C0496D"/>
    <w:rsid w:val="00C04BD4"/>
    <w:rsid w:val="00C051A2"/>
    <w:rsid w:val="00C11B14"/>
    <w:rsid w:val="00C1267F"/>
    <w:rsid w:val="00C206AE"/>
    <w:rsid w:val="00C24879"/>
    <w:rsid w:val="00C24B6C"/>
    <w:rsid w:val="00C26896"/>
    <w:rsid w:val="00C27C21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15AF"/>
    <w:rsid w:val="00C9549F"/>
    <w:rsid w:val="00CA1EE7"/>
    <w:rsid w:val="00CA6FB9"/>
    <w:rsid w:val="00CC1A1C"/>
    <w:rsid w:val="00CC200F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6A20"/>
    <w:rsid w:val="00D67917"/>
    <w:rsid w:val="00DA2FDE"/>
    <w:rsid w:val="00DA3B4D"/>
    <w:rsid w:val="00DC3827"/>
    <w:rsid w:val="00DD1387"/>
    <w:rsid w:val="00DE70EA"/>
    <w:rsid w:val="00DF07DB"/>
    <w:rsid w:val="00DF6A6C"/>
    <w:rsid w:val="00DF7293"/>
    <w:rsid w:val="00E05870"/>
    <w:rsid w:val="00E05EDE"/>
    <w:rsid w:val="00E171AE"/>
    <w:rsid w:val="00E24D8E"/>
    <w:rsid w:val="00E25279"/>
    <w:rsid w:val="00E34066"/>
    <w:rsid w:val="00E34A2D"/>
    <w:rsid w:val="00E412A3"/>
    <w:rsid w:val="00E427F8"/>
    <w:rsid w:val="00E55143"/>
    <w:rsid w:val="00E82666"/>
    <w:rsid w:val="00E83290"/>
    <w:rsid w:val="00E85DA1"/>
    <w:rsid w:val="00E85E87"/>
    <w:rsid w:val="00E8672D"/>
    <w:rsid w:val="00EA0AD3"/>
    <w:rsid w:val="00EA4763"/>
    <w:rsid w:val="00EA5C30"/>
    <w:rsid w:val="00EA67F5"/>
    <w:rsid w:val="00EB0B42"/>
    <w:rsid w:val="00EC4254"/>
    <w:rsid w:val="00ED1C2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7C29"/>
    <w:rsid w:val="00F969E1"/>
    <w:rsid w:val="00FA063F"/>
    <w:rsid w:val="00FA7B31"/>
    <w:rsid w:val="00FB0474"/>
    <w:rsid w:val="00FB7901"/>
    <w:rsid w:val="00FC48B8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5"/>
    <o:shapelayout v:ext="edit">
      <o:idmap v:ext="edit" data="2"/>
    </o:shapelayout>
  </w:shapeDefaults>
  <w:decimalSymbol w:val=","/>
  <w:listSeparator w:val=";"/>
  <w14:docId w14:val="5C5CA8DC"/>
  <w15:docId w15:val="{187E0024-CFC4-417B-842A-A1BAD1E2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B109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109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96E0C-5F06-4660-AB76-6BDC29EA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376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60</cp:revision>
  <cp:lastPrinted>2026-06-09T02:51:00Z</cp:lastPrinted>
  <dcterms:created xsi:type="dcterms:W3CDTF">2019-02-08T12:49:00Z</dcterms:created>
  <dcterms:modified xsi:type="dcterms:W3CDTF">2026-06-11T02:17:00Z</dcterms:modified>
</cp:coreProperties>
</file>